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0BEC9" w14:textId="31CE62B5" w:rsidR="00BA00AB" w:rsidRDefault="00C422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Eleanor St.GEORGE</w:t>
      </w:r>
      <w:r>
        <w:rPr>
          <w:rFonts w:cs="Times New Roman"/>
          <w:szCs w:val="24"/>
        </w:rPr>
        <w:t xml:space="preserve">      (d.ca.1445)</w:t>
      </w:r>
    </w:p>
    <w:p w14:paraId="7BBF8585" w14:textId="53759F31" w:rsidR="00C4226E" w:rsidRDefault="00C422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70BFFAC3" w14:textId="77777777" w:rsidR="00C4226E" w:rsidRDefault="00C4226E" w:rsidP="009139A6">
      <w:pPr>
        <w:pStyle w:val="NoSpacing"/>
        <w:rPr>
          <w:rFonts w:cs="Times New Roman"/>
          <w:szCs w:val="24"/>
        </w:rPr>
      </w:pPr>
    </w:p>
    <w:p w14:paraId="05E93998" w14:textId="77777777" w:rsidR="00C4226E" w:rsidRDefault="00C4226E" w:rsidP="009139A6">
      <w:pPr>
        <w:pStyle w:val="NoSpacing"/>
        <w:rPr>
          <w:rFonts w:cs="Times New Roman"/>
          <w:szCs w:val="24"/>
        </w:rPr>
      </w:pPr>
    </w:p>
    <w:p w14:paraId="12AA903F" w14:textId="588516C1" w:rsidR="00C4226E" w:rsidRDefault="00C422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William.   (C.F.R. 1437-45 p.302)</w:t>
      </w:r>
    </w:p>
    <w:p w14:paraId="5BCAB19C" w14:textId="77777777" w:rsidR="00C4226E" w:rsidRDefault="00C4226E" w:rsidP="009139A6">
      <w:pPr>
        <w:pStyle w:val="NoSpacing"/>
        <w:rPr>
          <w:rFonts w:cs="Times New Roman"/>
          <w:szCs w:val="24"/>
        </w:rPr>
      </w:pPr>
    </w:p>
    <w:p w14:paraId="1DC5DD9E" w14:textId="77777777" w:rsidR="00C4226E" w:rsidRDefault="00C4226E" w:rsidP="009139A6">
      <w:pPr>
        <w:pStyle w:val="NoSpacing"/>
        <w:rPr>
          <w:rFonts w:cs="Times New Roman"/>
          <w:szCs w:val="24"/>
        </w:rPr>
      </w:pPr>
    </w:p>
    <w:p w14:paraId="37C0CA2C" w14:textId="7A759D33" w:rsidR="00C4226E" w:rsidRDefault="00C422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Jun.1445</w:t>
      </w:r>
      <w:r>
        <w:rPr>
          <w:rFonts w:cs="Times New Roman"/>
          <w:szCs w:val="24"/>
        </w:rPr>
        <w:tab/>
        <w:t>Writ of diem clausit to the Escheators of Warwickshire and Hampshire.</w:t>
      </w:r>
    </w:p>
    <w:p w14:paraId="217822B7" w14:textId="4AAB8D6B" w:rsidR="00C4226E" w:rsidRDefault="00C422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3C164318" w14:textId="77777777" w:rsidR="00C4226E" w:rsidRDefault="00C4226E" w:rsidP="009139A6">
      <w:pPr>
        <w:pStyle w:val="NoSpacing"/>
        <w:rPr>
          <w:rFonts w:cs="Times New Roman"/>
          <w:szCs w:val="24"/>
        </w:rPr>
      </w:pPr>
    </w:p>
    <w:p w14:paraId="7CED6E1D" w14:textId="77777777" w:rsidR="00C4226E" w:rsidRDefault="00C4226E" w:rsidP="009139A6">
      <w:pPr>
        <w:pStyle w:val="NoSpacing"/>
        <w:rPr>
          <w:rFonts w:cs="Times New Roman"/>
          <w:szCs w:val="24"/>
        </w:rPr>
      </w:pPr>
    </w:p>
    <w:p w14:paraId="77DC66BF" w14:textId="4C75A9D4" w:rsidR="00C4226E" w:rsidRPr="00C4226E" w:rsidRDefault="00C422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October 2023</w:t>
      </w:r>
    </w:p>
    <w:sectPr w:rsidR="00C4226E" w:rsidRPr="00C422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7C3E7" w14:textId="77777777" w:rsidR="00C4226E" w:rsidRDefault="00C4226E" w:rsidP="009139A6">
      <w:r>
        <w:separator/>
      </w:r>
    </w:p>
  </w:endnote>
  <w:endnote w:type="continuationSeparator" w:id="0">
    <w:p w14:paraId="66F12FBE" w14:textId="77777777" w:rsidR="00C4226E" w:rsidRDefault="00C422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B3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96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93D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400CF" w14:textId="77777777" w:rsidR="00C4226E" w:rsidRDefault="00C4226E" w:rsidP="009139A6">
      <w:r>
        <w:separator/>
      </w:r>
    </w:p>
  </w:footnote>
  <w:footnote w:type="continuationSeparator" w:id="0">
    <w:p w14:paraId="10AAD4C5" w14:textId="77777777" w:rsidR="00C4226E" w:rsidRDefault="00C422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03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B1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BAF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26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226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3FCDF"/>
  <w15:chartTrackingRefBased/>
  <w15:docId w15:val="{C8A094FE-DA40-4D7B-A54C-8929FAD1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2023-10-31T21:33:00Z</dcterms:created>
  <dcterms:modified xsi:type="dcterms:W3CDTF">2023-10-31T21:37:00Z</dcterms:modified>
</cp:coreProperties>
</file>